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B294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Walter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ap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JORNERTH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fl.1447)</w:t>
      </w:r>
    </w:p>
    <w:p w:rsidR="007B2941" w:rsidRDefault="007B294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:rsidR="007B2941" w:rsidRDefault="007B294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2941" w:rsidRDefault="007B294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2941" w:rsidRDefault="007B294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May1447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</w:t>
      </w: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St.Philip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St.James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Tarrington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</w:t>
      </w:r>
    </w:p>
    <w:p w:rsidR="007B2941" w:rsidRDefault="007B294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www.melocki.org.uk/diocese/Tarrington.html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7B2941" w:rsidRDefault="007B294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2941" w:rsidRDefault="007B294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2941" w:rsidRPr="007B2941" w:rsidRDefault="007B294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2016</w:t>
      </w:r>
      <w:bookmarkStart w:id="0" w:name="_GoBack"/>
      <w:bookmarkEnd w:id="0"/>
    </w:p>
    <w:sectPr w:rsidR="007B2941" w:rsidRPr="007B294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941" w:rsidRDefault="007B2941" w:rsidP="00E71FC3">
      <w:pPr>
        <w:spacing w:after="0" w:line="240" w:lineRule="auto"/>
      </w:pPr>
      <w:r>
        <w:separator/>
      </w:r>
    </w:p>
  </w:endnote>
  <w:endnote w:type="continuationSeparator" w:id="0">
    <w:p w:rsidR="007B2941" w:rsidRDefault="007B29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941" w:rsidRDefault="007B2941" w:rsidP="00E71FC3">
      <w:pPr>
        <w:spacing w:after="0" w:line="240" w:lineRule="auto"/>
      </w:pPr>
      <w:r>
        <w:separator/>
      </w:r>
    </w:p>
  </w:footnote>
  <w:footnote w:type="continuationSeparator" w:id="0">
    <w:p w:rsidR="007B2941" w:rsidRDefault="007B29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941"/>
    <w:rsid w:val="007B294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14E41"/>
  <w15:chartTrackingRefBased/>
  <w15:docId w15:val="{8D567931-71E1-411B-AAD6-F84116A16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7B29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Tarrington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2016-02-28T21:40:00Z</dcterms:created>
  <dcterms:modified xsi:type="dcterms:W3CDTF">2016-02-28T21:42:00Z</dcterms:modified>
</cp:coreProperties>
</file>